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EB" w:rsidRDefault="004D2BEB" w:rsidP="00C85C6B">
      <w:pPr>
        <w:pStyle w:val="ac"/>
        <w:tabs>
          <w:tab w:val="center" w:pos="4648"/>
        </w:tabs>
        <w:spacing w:before="0" w:after="0"/>
        <w:rPr>
          <w:szCs w:val="28"/>
        </w:rPr>
      </w:pPr>
    </w:p>
    <w:p w:rsidR="006C7970" w:rsidRPr="006809FE" w:rsidRDefault="006C7970" w:rsidP="004D2BEB">
      <w:pPr>
        <w:pStyle w:val="ac"/>
        <w:tabs>
          <w:tab w:val="center" w:pos="4648"/>
        </w:tabs>
        <w:spacing w:before="0" w:after="0"/>
        <w:jc w:val="center"/>
        <w:rPr>
          <w:szCs w:val="28"/>
        </w:rPr>
      </w:pPr>
      <w:r w:rsidRPr="006809FE">
        <w:rPr>
          <w:szCs w:val="28"/>
        </w:rPr>
        <w:t>Пояснительная записка</w:t>
      </w:r>
    </w:p>
    <w:p w:rsidR="006C7970" w:rsidRDefault="006C7970" w:rsidP="006C7970">
      <w:pPr>
        <w:jc w:val="center"/>
        <w:rPr>
          <w:lang w:eastAsia="ar-SA"/>
        </w:rPr>
      </w:pPr>
      <w:r w:rsidRPr="006809FE">
        <w:t xml:space="preserve">к проекту приказа </w:t>
      </w:r>
      <w:r w:rsidR="00AD4DA2">
        <w:t>министерства</w:t>
      </w:r>
      <w:r w:rsidRPr="006809FE">
        <w:t xml:space="preserve"> труда </w:t>
      </w:r>
      <w:r w:rsidRPr="006809FE">
        <w:rPr>
          <w:lang w:eastAsia="ar-SA"/>
        </w:rPr>
        <w:t xml:space="preserve">и социальной поддержки </w:t>
      </w:r>
    </w:p>
    <w:p w:rsidR="006C7970" w:rsidRPr="00201EEA" w:rsidRDefault="006C7970" w:rsidP="006C7970">
      <w:pPr>
        <w:jc w:val="center"/>
      </w:pPr>
      <w:r w:rsidRPr="006809FE">
        <w:rPr>
          <w:lang w:eastAsia="ar-SA"/>
        </w:rPr>
        <w:t>населения</w:t>
      </w:r>
      <w:r>
        <w:rPr>
          <w:lang w:eastAsia="ar-SA"/>
        </w:rPr>
        <w:t xml:space="preserve"> </w:t>
      </w:r>
      <w:r w:rsidRPr="006809FE">
        <w:rPr>
          <w:lang w:eastAsia="ar-SA"/>
        </w:rPr>
        <w:t>Ярославской области «</w:t>
      </w:r>
      <w:r>
        <w:rPr>
          <w:lang w:eastAsia="ar-SA"/>
        </w:rPr>
        <w:t xml:space="preserve">О внесении изменений в </w:t>
      </w:r>
      <w:r>
        <w:t xml:space="preserve">приказ </w:t>
      </w:r>
      <w:r w:rsidR="00AD4DA2">
        <w:t xml:space="preserve"> </w:t>
      </w:r>
      <w:r w:rsidR="00B81DA6">
        <w:t>департамента</w:t>
      </w:r>
      <w:r>
        <w:t xml:space="preserve"> труда и социальной поддержки населения Яросла</w:t>
      </w:r>
      <w:r w:rsidR="00754AE1">
        <w:t xml:space="preserve">вской области </w:t>
      </w:r>
      <w:r w:rsidR="00682922" w:rsidRPr="00312D86">
        <w:rPr>
          <w:szCs w:val="28"/>
        </w:rPr>
        <w:t xml:space="preserve">от </w:t>
      </w:r>
      <w:r w:rsidR="00B81DA6">
        <w:rPr>
          <w:szCs w:val="28"/>
        </w:rPr>
        <w:t>03</w:t>
      </w:r>
      <w:r w:rsidR="00682922" w:rsidRPr="009402C6">
        <w:rPr>
          <w:rFonts w:cs="Times New Roman"/>
          <w:szCs w:val="28"/>
        </w:rPr>
        <w:t>.06.20</w:t>
      </w:r>
      <w:r w:rsidR="00B81DA6">
        <w:rPr>
          <w:rFonts w:cs="Times New Roman"/>
          <w:szCs w:val="28"/>
        </w:rPr>
        <w:t>20</w:t>
      </w:r>
      <w:r w:rsidR="00682922" w:rsidRPr="009402C6">
        <w:rPr>
          <w:rFonts w:cs="Times New Roman"/>
          <w:szCs w:val="28"/>
        </w:rPr>
        <w:t xml:space="preserve"> №</w:t>
      </w:r>
      <w:r w:rsidR="00682922">
        <w:rPr>
          <w:rFonts w:cs="Times New Roman"/>
          <w:szCs w:val="28"/>
        </w:rPr>
        <w:t> </w:t>
      </w:r>
      <w:r w:rsidR="00B81DA6">
        <w:rPr>
          <w:rFonts w:cs="Times New Roman"/>
          <w:szCs w:val="28"/>
        </w:rPr>
        <w:t>19-20»</w:t>
      </w:r>
    </w:p>
    <w:p w:rsidR="006C7970" w:rsidRPr="006C7970" w:rsidRDefault="006C7970" w:rsidP="00CF5320">
      <w:pPr>
        <w:ind w:firstLine="720"/>
        <w:rPr>
          <w:szCs w:val="28"/>
          <w:lang w:eastAsia="ar-SA"/>
        </w:rPr>
      </w:pPr>
    </w:p>
    <w:p w:rsidR="006C7970" w:rsidRDefault="006C7970" w:rsidP="00CF5320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b/>
        </w:rPr>
      </w:pPr>
      <w:r>
        <w:rPr>
          <w:b/>
        </w:rPr>
        <w:t>Общая характеристика проекта.</w:t>
      </w:r>
    </w:p>
    <w:p w:rsidR="00FE1EBF" w:rsidRDefault="00FE1EBF" w:rsidP="00CF5320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</w:rPr>
      </w:pPr>
      <w:r>
        <w:t>Приказом департамента труда и социальной поддержки населения Яросла</w:t>
      </w:r>
      <w:r w:rsidR="00116820">
        <w:t xml:space="preserve">вской области </w:t>
      </w:r>
      <w:r w:rsidR="00682922" w:rsidRPr="00312D86">
        <w:rPr>
          <w:szCs w:val="28"/>
        </w:rPr>
        <w:t xml:space="preserve">от </w:t>
      </w:r>
      <w:r w:rsidR="00B81DA6">
        <w:rPr>
          <w:szCs w:val="28"/>
        </w:rPr>
        <w:t>03</w:t>
      </w:r>
      <w:r w:rsidR="00682922" w:rsidRPr="009402C6">
        <w:rPr>
          <w:rFonts w:cs="Times New Roman"/>
          <w:szCs w:val="28"/>
        </w:rPr>
        <w:t>.06.20</w:t>
      </w:r>
      <w:r w:rsidR="00B81DA6">
        <w:rPr>
          <w:rFonts w:cs="Times New Roman"/>
          <w:szCs w:val="28"/>
        </w:rPr>
        <w:t>20</w:t>
      </w:r>
      <w:r w:rsidR="00682922" w:rsidRPr="009402C6">
        <w:rPr>
          <w:rFonts w:cs="Times New Roman"/>
          <w:szCs w:val="28"/>
        </w:rPr>
        <w:t xml:space="preserve"> №</w:t>
      </w:r>
      <w:r w:rsidR="00682922">
        <w:rPr>
          <w:rFonts w:cs="Times New Roman"/>
          <w:szCs w:val="28"/>
        </w:rPr>
        <w:t> </w:t>
      </w:r>
      <w:r w:rsidR="00B81DA6">
        <w:rPr>
          <w:rFonts w:cs="Times New Roman"/>
          <w:szCs w:val="28"/>
        </w:rPr>
        <w:t>19-20</w:t>
      </w:r>
      <w:r w:rsidR="00682922" w:rsidRPr="009402C6">
        <w:rPr>
          <w:rFonts w:cs="Times New Roman"/>
          <w:szCs w:val="28"/>
        </w:rPr>
        <w:t xml:space="preserve"> «</w:t>
      </w:r>
      <w:r w:rsidR="00682922">
        <w:rPr>
          <w:rFonts w:eastAsiaTheme="minorHAnsi" w:cs="Times New Roman"/>
          <w:szCs w:val="28"/>
        </w:rPr>
        <w:t xml:space="preserve">Об утверждении Административного регламента </w:t>
      </w:r>
      <w:r w:rsidR="00682922" w:rsidRPr="00206B34">
        <w:rPr>
          <w:bCs/>
          <w:szCs w:val="28"/>
        </w:rPr>
        <w:t>предоставления государственной услуги по</w:t>
      </w:r>
      <w:r w:rsidR="00B81DA6">
        <w:rPr>
          <w:bCs/>
          <w:szCs w:val="28"/>
        </w:rPr>
        <w:t xml:space="preserve"> назначению единовременной выплаты к началу учебного года</w:t>
      </w:r>
      <w:r w:rsidR="00682922" w:rsidRPr="009402C6">
        <w:rPr>
          <w:rFonts w:cs="Times New Roman"/>
          <w:szCs w:val="28"/>
        </w:rPr>
        <w:t>»</w:t>
      </w:r>
      <w:r w:rsidR="00682922">
        <w:rPr>
          <w:rFonts w:cs="Times New Roman"/>
          <w:szCs w:val="28"/>
        </w:rPr>
        <w:t xml:space="preserve"> </w:t>
      </w:r>
      <w:r>
        <w:t xml:space="preserve">утвержден </w:t>
      </w:r>
      <w:r w:rsidR="00682922">
        <w:rPr>
          <w:rFonts w:eastAsiaTheme="minorHAnsi" w:cs="Times New Roman"/>
          <w:szCs w:val="28"/>
        </w:rPr>
        <w:t>Административн</w:t>
      </w:r>
      <w:r w:rsidR="00A03F88">
        <w:rPr>
          <w:rFonts w:eastAsiaTheme="minorHAnsi" w:cs="Times New Roman"/>
          <w:szCs w:val="28"/>
        </w:rPr>
        <w:t>ый</w:t>
      </w:r>
      <w:r w:rsidR="00682922">
        <w:rPr>
          <w:rFonts w:eastAsiaTheme="minorHAnsi" w:cs="Times New Roman"/>
          <w:szCs w:val="28"/>
        </w:rPr>
        <w:t xml:space="preserve"> регламент </w:t>
      </w:r>
      <w:r w:rsidR="00B81DA6">
        <w:rPr>
          <w:rFonts w:eastAsiaTheme="minorHAnsi" w:cs="Times New Roman"/>
          <w:szCs w:val="28"/>
        </w:rPr>
        <w:t xml:space="preserve">предоставления государственной услуги по назначению единовременной выплаты к началу учебного года </w:t>
      </w:r>
      <w:r w:rsidR="009356BB" w:rsidRPr="009356BB">
        <w:rPr>
          <w:rFonts w:eastAsiaTheme="minorHAnsi"/>
          <w:szCs w:val="28"/>
        </w:rPr>
        <w:t xml:space="preserve">(далее – </w:t>
      </w:r>
      <w:r w:rsidR="00682922">
        <w:rPr>
          <w:rFonts w:eastAsiaTheme="minorHAnsi"/>
          <w:szCs w:val="28"/>
        </w:rPr>
        <w:t>Административный регламент</w:t>
      </w:r>
      <w:r w:rsidR="009356BB" w:rsidRPr="009356BB">
        <w:rPr>
          <w:rFonts w:eastAsiaTheme="minorHAnsi"/>
          <w:szCs w:val="28"/>
        </w:rPr>
        <w:t>)</w:t>
      </w:r>
      <w:r w:rsidR="009C7EF0">
        <w:rPr>
          <w:rFonts w:eastAsiaTheme="minorHAnsi"/>
          <w:szCs w:val="28"/>
        </w:rPr>
        <w:t>.</w:t>
      </w:r>
    </w:p>
    <w:p w:rsidR="004D6367" w:rsidRPr="004D6367" w:rsidRDefault="00682922" w:rsidP="00CF5320">
      <w:pPr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Arial" w:cs="Times New Roman"/>
          <w:szCs w:val="28"/>
        </w:rPr>
      </w:pPr>
      <w:r>
        <w:rPr>
          <w:szCs w:val="28"/>
        </w:rPr>
        <w:t>Проект приказа разработан в</w:t>
      </w:r>
      <w:r w:rsidRPr="00B91CD3">
        <w:rPr>
          <w:szCs w:val="28"/>
        </w:rPr>
        <w:t xml:space="preserve"> связи с внесением изменений в постановление Правительства </w:t>
      </w:r>
      <w:r>
        <w:rPr>
          <w:szCs w:val="28"/>
        </w:rPr>
        <w:t xml:space="preserve">Ярославской </w:t>
      </w:r>
      <w:r w:rsidRPr="00B91CD3">
        <w:rPr>
          <w:szCs w:val="28"/>
        </w:rPr>
        <w:t>области от 03.05.2011 № 340-п «О разработке и утверждении административных регламентов предоставления государственных услуг»</w:t>
      </w:r>
      <w:r>
        <w:rPr>
          <w:szCs w:val="28"/>
        </w:rPr>
        <w:t>.</w:t>
      </w:r>
    </w:p>
    <w:p w:rsidR="006C7970" w:rsidRPr="00F3180D" w:rsidRDefault="00D53C5E" w:rsidP="00CF5320">
      <w:pPr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t xml:space="preserve">2. </w:t>
      </w:r>
      <w:r w:rsidR="006C7970" w:rsidRPr="00F3180D">
        <w:rPr>
          <w:b/>
        </w:rPr>
        <w:t>Основания для издания акта.</w:t>
      </w:r>
    </w:p>
    <w:p w:rsidR="00FE3B0C" w:rsidRDefault="00C85C6B" w:rsidP="00CF5320">
      <w:pPr>
        <w:ind w:firstLine="720"/>
        <w:jc w:val="both"/>
      </w:pPr>
      <w:r>
        <w:t xml:space="preserve">Проект приказа подготовлен </w:t>
      </w:r>
      <w:r w:rsidR="00FE3B0C" w:rsidRPr="00FE3B0C">
        <w:t xml:space="preserve">с целью приведения </w:t>
      </w:r>
      <w:r w:rsidR="00CF5320" w:rsidRPr="009356BB">
        <w:rPr>
          <w:rFonts w:eastAsiaTheme="minorHAnsi"/>
          <w:szCs w:val="28"/>
        </w:rPr>
        <w:t xml:space="preserve"> </w:t>
      </w:r>
      <w:r w:rsidR="00CF5320">
        <w:rPr>
          <w:rFonts w:eastAsiaTheme="minorHAnsi"/>
          <w:szCs w:val="28"/>
        </w:rPr>
        <w:t>Административного регламента</w:t>
      </w:r>
      <w:r w:rsidR="00FE3B0C" w:rsidRPr="00FE3B0C">
        <w:t xml:space="preserve"> в соответствие с действующим законодательством.</w:t>
      </w:r>
    </w:p>
    <w:p w:rsidR="006C7970" w:rsidRDefault="002611F7" w:rsidP="00CF5320">
      <w:pPr>
        <w:ind w:firstLine="720"/>
        <w:jc w:val="both"/>
        <w:rPr>
          <w:b/>
        </w:rPr>
      </w:pPr>
      <w:r>
        <w:rPr>
          <w:b/>
        </w:rPr>
        <w:t xml:space="preserve">3. </w:t>
      </w:r>
      <w:r w:rsidR="006C7970">
        <w:rPr>
          <w:b/>
        </w:rPr>
        <w:t>Возможные последствия принятия данного акта.</w:t>
      </w:r>
    </w:p>
    <w:p w:rsidR="00B80619" w:rsidRDefault="00B80619" w:rsidP="00CF5320">
      <w:pPr>
        <w:tabs>
          <w:tab w:val="left" w:pos="1134"/>
        </w:tabs>
        <w:ind w:firstLine="720"/>
        <w:jc w:val="both"/>
        <w:rPr>
          <w:szCs w:val="28"/>
        </w:rPr>
      </w:pPr>
      <w:r>
        <w:t>Принятие проекта приказа не повлечет нежелательных социальных, экономических, политических и иных последствий, направлено на актуализацию нормативных правовых актов Ярославской области.</w:t>
      </w:r>
    </w:p>
    <w:p w:rsidR="006C7970" w:rsidRPr="002611F7" w:rsidRDefault="002611F7" w:rsidP="00CF5320">
      <w:pPr>
        <w:ind w:firstLine="720"/>
        <w:jc w:val="both"/>
        <w:rPr>
          <w:b/>
        </w:rPr>
      </w:pPr>
      <w:r>
        <w:rPr>
          <w:b/>
        </w:rPr>
        <w:t xml:space="preserve">4. </w:t>
      </w:r>
      <w:r w:rsidR="006C7970" w:rsidRPr="002611F7">
        <w:rPr>
          <w:b/>
        </w:rPr>
        <w:t>Оценка соответствия проекта правового акта федеральному и региональному законодательству.</w:t>
      </w:r>
    </w:p>
    <w:p w:rsidR="00CF5320" w:rsidRPr="00E70905" w:rsidRDefault="00CF5320" w:rsidP="00CF5320">
      <w:pPr>
        <w:autoSpaceDE w:val="0"/>
        <w:autoSpaceDN w:val="0"/>
        <w:adjustRightInd w:val="0"/>
        <w:ind w:firstLine="720"/>
        <w:jc w:val="both"/>
        <w:rPr>
          <w:rFonts w:eastAsia="Calibri" w:cs="Times New Roman"/>
          <w:szCs w:val="28"/>
        </w:rPr>
      </w:pPr>
      <w:r w:rsidRPr="00E70905">
        <w:rPr>
          <w:rFonts w:eastAsia="Calibri" w:cs="Times New Roman"/>
          <w:szCs w:val="28"/>
        </w:rPr>
        <w:t>Проект соответствует:</w:t>
      </w:r>
    </w:p>
    <w:p w:rsidR="00CF5320" w:rsidRPr="00E70905" w:rsidRDefault="00CF5320" w:rsidP="00CF5320">
      <w:pPr>
        <w:autoSpaceDE w:val="0"/>
        <w:autoSpaceDN w:val="0"/>
        <w:adjustRightInd w:val="0"/>
        <w:ind w:firstLine="720"/>
        <w:jc w:val="both"/>
        <w:rPr>
          <w:rFonts w:eastAsia="Calibri" w:cs="Times New Roman"/>
          <w:szCs w:val="28"/>
        </w:rPr>
      </w:pPr>
      <w:r w:rsidRPr="00E70905">
        <w:rPr>
          <w:rFonts w:eastAsia="Calibri" w:cs="Times New Roman"/>
          <w:szCs w:val="28"/>
        </w:rPr>
        <w:t>- Федеральному закону от 27.07.2010 № 210-ФЗ «Об организации предоставления государственных и муниципальных услуг»;</w:t>
      </w:r>
    </w:p>
    <w:p w:rsidR="00CF5320" w:rsidRDefault="00CF5320" w:rsidP="00CF5320">
      <w:pPr>
        <w:autoSpaceDE w:val="0"/>
        <w:autoSpaceDN w:val="0"/>
        <w:adjustRightInd w:val="0"/>
        <w:ind w:firstLine="720"/>
        <w:jc w:val="both"/>
        <w:rPr>
          <w:rFonts w:eastAsia="Calibri" w:cs="Times New Roman"/>
          <w:szCs w:val="28"/>
        </w:rPr>
      </w:pPr>
      <w:r w:rsidRPr="00E70905">
        <w:rPr>
          <w:rFonts w:eastAsia="Calibri" w:cs="Times New Roman"/>
          <w:szCs w:val="28"/>
        </w:rPr>
        <w:t>-</w:t>
      </w:r>
      <w:r>
        <w:rPr>
          <w:rFonts w:eastAsia="Calibri" w:cs="Times New Roman"/>
          <w:szCs w:val="28"/>
        </w:rPr>
        <w:t xml:space="preserve"> закону Ярославской области от 19.12.2008 № 65-з «Социальный кодекс Ярославской области»;</w:t>
      </w:r>
    </w:p>
    <w:p w:rsidR="00CF5320" w:rsidRPr="00E70905" w:rsidRDefault="00CF5320" w:rsidP="00CF5320">
      <w:pPr>
        <w:autoSpaceDE w:val="0"/>
        <w:autoSpaceDN w:val="0"/>
        <w:adjustRightInd w:val="0"/>
        <w:ind w:firstLine="72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- постановлению </w:t>
      </w:r>
      <w:r w:rsidRPr="00E80314">
        <w:rPr>
          <w:rFonts w:eastAsia="Calibri" w:cs="Times New Roman"/>
          <w:szCs w:val="28"/>
        </w:rPr>
        <w:t xml:space="preserve">Правительства Ярославской области от 03.05.2011 </w:t>
      </w:r>
      <w:r>
        <w:rPr>
          <w:rFonts w:eastAsia="Calibri" w:cs="Times New Roman"/>
          <w:szCs w:val="28"/>
        </w:rPr>
        <w:t xml:space="preserve">   </w:t>
      </w:r>
      <w:r w:rsidRPr="00E80314">
        <w:rPr>
          <w:rFonts w:eastAsia="Calibri" w:cs="Times New Roman"/>
          <w:szCs w:val="28"/>
        </w:rPr>
        <w:t>№ 340-п «О разработке и утверждении административных регламентов предоставления государственных услуг»</w:t>
      </w:r>
      <w:r w:rsidR="00564C6F">
        <w:rPr>
          <w:rFonts w:eastAsia="Calibri" w:cs="Times New Roman"/>
          <w:szCs w:val="28"/>
        </w:rPr>
        <w:t>.</w:t>
      </w:r>
      <w:bookmarkStart w:id="0" w:name="_GoBack"/>
      <w:bookmarkEnd w:id="0"/>
    </w:p>
    <w:p w:rsidR="006C7970" w:rsidRPr="002611F7" w:rsidRDefault="002611F7" w:rsidP="00CF5320">
      <w:pPr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t xml:space="preserve">5. </w:t>
      </w:r>
      <w:r w:rsidR="006C7970" w:rsidRPr="002611F7">
        <w:rPr>
          <w:b/>
        </w:rPr>
        <w:t>Финансово-экономическое обоснование проекта правового акта.</w:t>
      </w:r>
    </w:p>
    <w:p w:rsidR="006C7970" w:rsidRDefault="006C7970" w:rsidP="00CF5320">
      <w:pPr>
        <w:pStyle w:val="a6"/>
        <w:ind w:left="0" w:firstLine="720"/>
        <w:jc w:val="both"/>
      </w:pPr>
      <w:r>
        <w:t xml:space="preserve">Принятие проекта не повлечёт дополнительных расходов областного бюджета. </w:t>
      </w:r>
    </w:p>
    <w:p w:rsidR="006C7970" w:rsidRPr="002611F7" w:rsidRDefault="002611F7" w:rsidP="00CF5320">
      <w:pPr>
        <w:overflowPunct w:val="0"/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t>6.</w:t>
      </w:r>
      <w:r w:rsidR="00CF5320">
        <w:rPr>
          <w:b/>
        </w:rPr>
        <w:t xml:space="preserve"> </w:t>
      </w:r>
      <w:r w:rsidR="006C7970" w:rsidRPr="002611F7">
        <w:rPr>
          <w:b/>
        </w:rPr>
        <w:t>Информация о проведении оценки регулирующего воздействия и её результатах.</w:t>
      </w:r>
    </w:p>
    <w:p w:rsidR="006C7970" w:rsidRDefault="006C7970" w:rsidP="00CF5320">
      <w:pPr>
        <w:ind w:firstLine="720"/>
        <w:jc w:val="both"/>
      </w:pPr>
      <w:r>
        <w:t>Проект приказа не требует проведения оценки регулирующего воздействия.</w:t>
      </w:r>
    </w:p>
    <w:p w:rsidR="006C7970" w:rsidRPr="00543BCF" w:rsidRDefault="006C7970" w:rsidP="00CF5320">
      <w:pPr>
        <w:ind w:firstLine="720"/>
        <w:jc w:val="both"/>
      </w:pPr>
      <w:r w:rsidRPr="00543BCF">
        <w:t xml:space="preserve">Проект приказа размещен </w:t>
      </w:r>
      <w:r>
        <w:t xml:space="preserve">на странице </w:t>
      </w:r>
      <w:r w:rsidR="00AD4DA2">
        <w:t>министерства</w:t>
      </w:r>
      <w:r>
        <w:t xml:space="preserve"> труда и социальной поддержки населения Ярославской области </w:t>
      </w:r>
      <w:r w:rsidRPr="00543BCF">
        <w:t>портал</w:t>
      </w:r>
      <w:r>
        <w:t>а</w:t>
      </w:r>
      <w:r w:rsidRPr="00543BCF">
        <w:t xml:space="preserve"> органов </w:t>
      </w:r>
      <w:r w:rsidRPr="00543BCF">
        <w:lastRenderedPageBreak/>
        <w:t>государственной власти Ярославской области для ознакомления заинтересованных лиц</w:t>
      </w:r>
      <w:r>
        <w:t xml:space="preserve"> и проведения независимой экспертизы</w:t>
      </w:r>
      <w:r w:rsidRPr="00543BCF">
        <w:t>. Замечаний и предложений не поступило.</w:t>
      </w:r>
    </w:p>
    <w:p w:rsidR="006C7970" w:rsidRDefault="006C7970" w:rsidP="006C7970">
      <w:pPr>
        <w:outlineLvl w:val="1"/>
      </w:pPr>
    </w:p>
    <w:p w:rsidR="006C7970" w:rsidRDefault="006C7970" w:rsidP="006C7970">
      <w:pPr>
        <w:ind w:firstLine="720"/>
        <w:jc w:val="both"/>
        <w:rPr>
          <w:lang w:eastAsia="ar-SA"/>
        </w:rPr>
      </w:pPr>
    </w:p>
    <w:p w:rsidR="006C7970" w:rsidRPr="002D591F" w:rsidRDefault="006C7970" w:rsidP="006C7970">
      <w:pPr>
        <w:ind w:firstLine="720"/>
        <w:jc w:val="both"/>
        <w:rPr>
          <w:lang w:eastAsia="ar-SA"/>
        </w:rPr>
      </w:pPr>
    </w:p>
    <w:p w:rsidR="006C7970" w:rsidRDefault="00CF532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Министр                       </w:t>
      </w:r>
      <w:r w:rsidR="006C7970">
        <w:rPr>
          <w:rFonts w:ascii="Times New Roman" w:hAnsi="Times New Roman"/>
          <w:sz w:val="28"/>
          <w:szCs w:val="28"/>
        </w:rPr>
        <w:t xml:space="preserve">                               </w:t>
      </w:r>
      <w:r w:rsidR="005C5645">
        <w:rPr>
          <w:rFonts w:ascii="Times New Roman" w:hAnsi="Times New Roman"/>
          <w:sz w:val="28"/>
          <w:szCs w:val="28"/>
        </w:rPr>
        <w:t xml:space="preserve">       </w:t>
      </w:r>
      <w:r w:rsidR="006C7970">
        <w:rPr>
          <w:rFonts w:ascii="Times New Roman" w:hAnsi="Times New Roman"/>
          <w:sz w:val="28"/>
          <w:szCs w:val="28"/>
        </w:rPr>
        <w:t xml:space="preserve">                 </w:t>
      </w:r>
      <w:r w:rsidR="00465689">
        <w:rPr>
          <w:rFonts w:ascii="Times New Roman" w:hAnsi="Times New Roman"/>
          <w:sz w:val="28"/>
          <w:szCs w:val="28"/>
        </w:rPr>
        <w:t xml:space="preserve">   </w:t>
      </w:r>
      <w:r w:rsidR="00D030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="0046568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Л</w:t>
      </w:r>
      <w:r w:rsidR="0046568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Биочино</w:t>
      </w:r>
    </w:p>
    <w:p w:rsidR="006C7970" w:rsidRDefault="006C797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C7970" w:rsidRDefault="006C797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C5645" w:rsidRDefault="005C5645" w:rsidP="005C5645">
      <w:pPr>
        <w:ind w:firstLine="0"/>
        <w:jc w:val="both"/>
        <w:rPr>
          <w:szCs w:val="28"/>
        </w:rPr>
      </w:pPr>
      <w:r>
        <w:rPr>
          <w:szCs w:val="28"/>
        </w:rPr>
        <w:t>Консультант-юрист отдела</w:t>
      </w:r>
    </w:p>
    <w:p w:rsid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 xml:space="preserve">по юридическим и кадровым вопросам, </w:t>
      </w:r>
    </w:p>
    <w:p w:rsid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 xml:space="preserve">социально-трудовым отношениям </w:t>
      </w:r>
    </w:p>
    <w:p w:rsidR="005C5645" w:rsidRP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>и охране труда</w:t>
      </w:r>
      <w:r w:rsidR="005C5645">
        <w:rPr>
          <w:szCs w:val="28"/>
        </w:rPr>
        <w:t xml:space="preserve">                                                                </w:t>
      </w:r>
      <w:r>
        <w:rPr>
          <w:szCs w:val="28"/>
        </w:rPr>
        <w:t xml:space="preserve">        </w:t>
      </w:r>
      <w:r w:rsidR="00465689">
        <w:rPr>
          <w:szCs w:val="28"/>
        </w:rPr>
        <w:t xml:space="preserve">  </w:t>
      </w:r>
      <w:r w:rsidR="000D061D">
        <w:rPr>
          <w:szCs w:val="28"/>
        </w:rPr>
        <w:t>И.Г. Чипизубов</w:t>
      </w: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sectPr w:rsidR="00695B61" w:rsidSect="00DD25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DEB" w:rsidRDefault="00333DEB">
      <w:r>
        <w:separator/>
      </w:r>
    </w:p>
  </w:endnote>
  <w:endnote w:type="continuationSeparator" w:id="0">
    <w:p w:rsidR="00333DEB" w:rsidRDefault="00333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33DE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33DE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33D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DEB" w:rsidRDefault="00333DEB">
      <w:r>
        <w:separator/>
      </w:r>
    </w:p>
  </w:footnote>
  <w:footnote w:type="continuationSeparator" w:id="0">
    <w:p w:rsidR="00333DEB" w:rsidRDefault="00333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33DE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64C6F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33D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54A0D32"/>
    <w:multiLevelType w:val="hybridMultilevel"/>
    <w:tmpl w:val="996AFAFA"/>
    <w:lvl w:ilvl="0" w:tplc="56D45372">
      <w:start w:val="1"/>
      <w:numFmt w:val="decimal"/>
      <w:lvlText w:val="%1."/>
      <w:lvlJc w:val="left"/>
      <w:pPr>
        <w:ind w:left="928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46C5"/>
    <w:rsid w:val="00053B09"/>
    <w:rsid w:val="00065B9F"/>
    <w:rsid w:val="00087C50"/>
    <w:rsid w:val="000D061D"/>
    <w:rsid w:val="000D2197"/>
    <w:rsid w:val="000F5243"/>
    <w:rsid w:val="00116820"/>
    <w:rsid w:val="001276AA"/>
    <w:rsid w:val="001373FC"/>
    <w:rsid w:val="0016508E"/>
    <w:rsid w:val="00185E93"/>
    <w:rsid w:val="001877A2"/>
    <w:rsid w:val="00191B0E"/>
    <w:rsid w:val="00193E9A"/>
    <w:rsid w:val="00197E18"/>
    <w:rsid w:val="001A1989"/>
    <w:rsid w:val="001A2C83"/>
    <w:rsid w:val="001B24B6"/>
    <w:rsid w:val="001B3AD5"/>
    <w:rsid w:val="001C78DA"/>
    <w:rsid w:val="001D6EEE"/>
    <w:rsid w:val="0020437A"/>
    <w:rsid w:val="00220FC4"/>
    <w:rsid w:val="002306C4"/>
    <w:rsid w:val="00231072"/>
    <w:rsid w:val="00245805"/>
    <w:rsid w:val="002611F7"/>
    <w:rsid w:val="00263CD8"/>
    <w:rsid w:val="002670E6"/>
    <w:rsid w:val="002743FF"/>
    <w:rsid w:val="002834A7"/>
    <w:rsid w:val="00291032"/>
    <w:rsid w:val="0029508F"/>
    <w:rsid w:val="002D4D17"/>
    <w:rsid w:val="002E5710"/>
    <w:rsid w:val="002E627F"/>
    <w:rsid w:val="002E7BBA"/>
    <w:rsid w:val="002F0862"/>
    <w:rsid w:val="002F6321"/>
    <w:rsid w:val="002F7848"/>
    <w:rsid w:val="003154E5"/>
    <w:rsid w:val="0032292E"/>
    <w:rsid w:val="00333DEB"/>
    <w:rsid w:val="00351C5C"/>
    <w:rsid w:val="00352696"/>
    <w:rsid w:val="00371906"/>
    <w:rsid w:val="0037577A"/>
    <w:rsid w:val="003A2DCC"/>
    <w:rsid w:val="003A5CE1"/>
    <w:rsid w:val="003B1921"/>
    <w:rsid w:val="003C057B"/>
    <w:rsid w:val="003C54A3"/>
    <w:rsid w:val="003D088A"/>
    <w:rsid w:val="003D1E8D"/>
    <w:rsid w:val="003D366C"/>
    <w:rsid w:val="003E47AA"/>
    <w:rsid w:val="0040656C"/>
    <w:rsid w:val="0041147E"/>
    <w:rsid w:val="00420F71"/>
    <w:rsid w:val="0043223D"/>
    <w:rsid w:val="00432FA6"/>
    <w:rsid w:val="0045585F"/>
    <w:rsid w:val="00456DAA"/>
    <w:rsid w:val="00465689"/>
    <w:rsid w:val="004769C1"/>
    <w:rsid w:val="004802FB"/>
    <w:rsid w:val="00482CBB"/>
    <w:rsid w:val="004916BD"/>
    <w:rsid w:val="004A3088"/>
    <w:rsid w:val="004B54A4"/>
    <w:rsid w:val="004C21C9"/>
    <w:rsid w:val="004D2BEB"/>
    <w:rsid w:val="004D6367"/>
    <w:rsid w:val="004D6966"/>
    <w:rsid w:val="004F4E3D"/>
    <w:rsid w:val="00502969"/>
    <w:rsid w:val="00522ABB"/>
    <w:rsid w:val="00532502"/>
    <w:rsid w:val="00542D8C"/>
    <w:rsid w:val="0056268B"/>
    <w:rsid w:val="00562A73"/>
    <w:rsid w:val="00564C6F"/>
    <w:rsid w:val="005662CD"/>
    <w:rsid w:val="00591291"/>
    <w:rsid w:val="00594CDB"/>
    <w:rsid w:val="005A7306"/>
    <w:rsid w:val="005C5645"/>
    <w:rsid w:val="005E2A30"/>
    <w:rsid w:val="005E592E"/>
    <w:rsid w:val="006077CE"/>
    <w:rsid w:val="00611E3F"/>
    <w:rsid w:val="006408E2"/>
    <w:rsid w:val="006516B5"/>
    <w:rsid w:val="00654DC1"/>
    <w:rsid w:val="00675C96"/>
    <w:rsid w:val="00682922"/>
    <w:rsid w:val="006901CB"/>
    <w:rsid w:val="00695B61"/>
    <w:rsid w:val="006C6FBB"/>
    <w:rsid w:val="006C7970"/>
    <w:rsid w:val="006E36DB"/>
    <w:rsid w:val="006F1BDF"/>
    <w:rsid w:val="00720B6C"/>
    <w:rsid w:val="00731C1B"/>
    <w:rsid w:val="00733719"/>
    <w:rsid w:val="00754AE1"/>
    <w:rsid w:val="00761160"/>
    <w:rsid w:val="00796770"/>
    <w:rsid w:val="007A584D"/>
    <w:rsid w:val="007D0369"/>
    <w:rsid w:val="007D4DC8"/>
    <w:rsid w:val="007D6BE2"/>
    <w:rsid w:val="007D74B1"/>
    <w:rsid w:val="007F14F5"/>
    <w:rsid w:val="007F515F"/>
    <w:rsid w:val="00800BD9"/>
    <w:rsid w:val="00814652"/>
    <w:rsid w:val="00826F72"/>
    <w:rsid w:val="00833C9D"/>
    <w:rsid w:val="00833E2E"/>
    <w:rsid w:val="008416DF"/>
    <w:rsid w:val="00844651"/>
    <w:rsid w:val="00851E12"/>
    <w:rsid w:val="00867DBA"/>
    <w:rsid w:val="00874CB6"/>
    <w:rsid w:val="008A494A"/>
    <w:rsid w:val="008A4A10"/>
    <w:rsid w:val="008A7099"/>
    <w:rsid w:val="008B3473"/>
    <w:rsid w:val="008C54FA"/>
    <w:rsid w:val="008F75CC"/>
    <w:rsid w:val="008F79C3"/>
    <w:rsid w:val="00901DFF"/>
    <w:rsid w:val="00901F78"/>
    <w:rsid w:val="0090320C"/>
    <w:rsid w:val="0091049C"/>
    <w:rsid w:val="00925EE7"/>
    <w:rsid w:val="0092756B"/>
    <w:rsid w:val="009356BB"/>
    <w:rsid w:val="00940B65"/>
    <w:rsid w:val="0094480F"/>
    <w:rsid w:val="0095572D"/>
    <w:rsid w:val="00977B87"/>
    <w:rsid w:val="009B0CBF"/>
    <w:rsid w:val="009B438F"/>
    <w:rsid w:val="009C7EF0"/>
    <w:rsid w:val="009E3061"/>
    <w:rsid w:val="00A02A6F"/>
    <w:rsid w:val="00A03F88"/>
    <w:rsid w:val="00A1039C"/>
    <w:rsid w:val="00A10F95"/>
    <w:rsid w:val="00A450DC"/>
    <w:rsid w:val="00A46010"/>
    <w:rsid w:val="00A506CA"/>
    <w:rsid w:val="00A61C4B"/>
    <w:rsid w:val="00A658E1"/>
    <w:rsid w:val="00A74BB9"/>
    <w:rsid w:val="00A75C9D"/>
    <w:rsid w:val="00A85F9A"/>
    <w:rsid w:val="00AA009B"/>
    <w:rsid w:val="00AA5211"/>
    <w:rsid w:val="00AB2038"/>
    <w:rsid w:val="00AC5D24"/>
    <w:rsid w:val="00AD4DA2"/>
    <w:rsid w:val="00AE53B0"/>
    <w:rsid w:val="00B16E31"/>
    <w:rsid w:val="00B3276C"/>
    <w:rsid w:val="00B5526B"/>
    <w:rsid w:val="00B615F9"/>
    <w:rsid w:val="00B642E5"/>
    <w:rsid w:val="00B7046E"/>
    <w:rsid w:val="00B80619"/>
    <w:rsid w:val="00B81DA6"/>
    <w:rsid w:val="00B97A0A"/>
    <w:rsid w:val="00BB1812"/>
    <w:rsid w:val="00BC047F"/>
    <w:rsid w:val="00BC4905"/>
    <w:rsid w:val="00BC6A44"/>
    <w:rsid w:val="00BE6E0E"/>
    <w:rsid w:val="00BF2B27"/>
    <w:rsid w:val="00BF36DF"/>
    <w:rsid w:val="00C12470"/>
    <w:rsid w:val="00C25D36"/>
    <w:rsid w:val="00C2721E"/>
    <w:rsid w:val="00C46814"/>
    <w:rsid w:val="00C5152C"/>
    <w:rsid w:val="00C5216F"/>
    <w:rsid w:val="00C552CB"/>
    <w:rsid w:val="00C74138"/>
    <w:rsid w:val="00C8425C"/>
    <w:rsid w:val="00C85C6B"/>
    <w:rsid w:val="00C87012"/>
    <w:rsid w:val="00CB3A70"/>
    <w:rsid w:val="00CB51B5"/>
    <w:rsid w:val="00CE2974"/>
    <w:rsid w:val="00CE657F"/>
    <w:rsid w:val="00CF489B"/>
    <w:rsid w:val="00CF5320"/>
    <w:rsid w:val="00D001BB"/>
    <w:rsid w:val="00D00EFB"/>
    <w:rsid w:val="00D03070"/>
    <w:rsid w:val="00D136F2"/>
    <w:rsid w:val="00D15802"/>
    <w:rsid w:val="00D53C5E"/>
    <w:rsid w:val="00D6166E"/>
    <w:rsid w:val="00D90151"/>
    <w:rsid w:val="00D967C5"/>
    <w:rsid w:val="00DA48CF"/>
    <w:rsid w:val="00DC1F80"/>
    <w:rsid w:val="00DD2514"/>
    <w:rsid w:val="00DD3339"/>
    <w:rsid w:val="00DF0969"/>
    <w:rsid w:val="00DF49A3"/>
    <w:rsid w:val="00DF5091"/>
    <w:rsid w:val="00E0765E"/>
    <w:rsid w:val="00E1407E"/>
    <w:rsid w:val="00E32D32"/>
    <w:rsid w:val="00E36D64"/>
    <w:rsid w:val="00E36E74"/>
    <w:rsid w:val="00E43D94"/>
    <w:rsid w:val="00E80F6B"/>
    <w:rsid w:val="00E8423D"/>
    <w:rsid w:val="00E92FF8"/>
    <w:rsid w:val="00EA572D"/>
    <w:rsid w:val="00EB316B"/>
    <w:rsid w:val="00EC1649"/>
    <w:rsid w:val="00EC23FD"/>
    <w:rsid w:val="00EC2E94"/>
    <w:rsid w:val="00EC4B27"/>
    <w:rsid w:val="00ED1902"/>
    <w:rsid w:val="00F0353B"/>
    <w:rsid w:val="00F04722"/>
    <w:rsid w:val="00F10B69"/>
    <w:rsid w:val="00F3180D"/>
    <w:rsid w:val="00F522C4"/>
    <w:rsid w:val="00F60710"/>
    <w:rsid w:val="00F63AC3"/>
    <w:rsid w:val="00F64AF6"/>
    <w:rsid w:val="00F71689"/>
    <w:rsid w:val="00F85F29"/>
    <w:rsid w:val="00F91925"/>
    <w:rsid w:val="00F943B3"/>
    <w:rsid w:val="00F97951"/>
    <w:rsid w:val="00FB1C76"/>
    <w:rsid w:val="00FC6AA9"/>
    <w:rsid w:val="00FD4E27"/>
    <w:rsid w:val="00FE16B0"/>
    <w:rsid w:val="00FE1EBF"/>
    <w:rsid w:val="00FE3B0C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AB2038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AB203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AB203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2038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AB2038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AB203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AB203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2038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22755-16C8-472C-AF29-A1C06169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24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Демич Ольга Евгеньевна</cp:lastModifiedBy>
  <cp:revision>8</cp:revision>
  <cp:lastPrinted>2023-11-21T10:48:00Z</cp:lastPrinted>
  <dcterms:created xsi:type="dcterms:W3CDTF">2023-11-20T11:18:00Z</dcterms:created>
  <dcterms:modified xsi:type="dcterms:W3CDTF">2024-04-19T11:40:00Z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</Properties>
</file>